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55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D2671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20F0"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</w:p>
    <w:p w:rsidR="00D13030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D26714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D26714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D26714">
        <w:rPr>
          <w:rFonts w:ascii="TH SarabunPSK" w:hAnsi="TH SarabunPSK" w:cs="TH SarabunPSK"/>
          <w:sz w:val="30"/>
          <w:szCs w:val="30"/>
        </w:rPr>
        <w:t>Learning Organization</w:t>
      </w:r>
      <w:r w:rsidRPr="00D26714">
        <w:rPr>
          <w:rFonts w:ascii="TH SarabunPSK" w:hAnsi="TH SarabunPSK" w:cs="TH SarabunPSK"/>
          <w:sz w:val="30"/>
          <w:szCs w:val="30"/>
          <w:cs/>
        </w:rPr>
        <w:t>) ที่ยั่งยืน</w:t>
      </w:r>
      <w:r w:rsidRPr="00D26714">
        <w:rPr>
          <w:rFonts w:ascii="TH SarabunPSK" w:hAnsi="TH SarabunPSK" w:cs="TH SarabunPSK"/>
          <w:sz w:val="30"/>
          <w:szCs w:val="30"/>
        </w:rPr>
        <w:t xml:space="preserve">  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1.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ความรู้ที่ฝังอยู่ในคน (</w:t>
      </w:r>
      <w:r w:rsidRPr="00D26714">
        <w:rPr>
          <w:rFonts w:ascii="TH SarabunPSK" w:hAnsi="TH SarabunPSK" w:cs="TH SarabunPSK"/>
          <w:sz w:val="30"/>
          <w:szCs w:val="30"/>
        </w:rPr>
        <w:t>Tacit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2.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ความรู้ที่ชัดแจ้ง (</w:t>
      </w:r>
      <w:r w:rsidRPr="00D26714">
        <w:rPr>
          <w:rFonts w:ascii="TH SarabunPSK" w:hAnsi="TH SarabunPSK" w:cs="TH SarabunPSK"/>
          <w:sz w:val="30"/>
          <w:szCs w:val="30"/>
        </w:rPr>
        <w:t>Explicit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เป็นความรู้ที่สามารถรวบรวมถ่ายทอดได้โดยผ่านวิธี</w:t>
      </w:r>
      <w:r w:rsidRPr="00D26714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การคัดเลือก</w:t>
      </w:r>
      <w:r w:rsidR="00D26714">
        <w:rPr>
          <w:rFonts w:ascii="TH SarabunPSK" w:hAnsi="TH SarabunPSK" w:cs="TH SarabunPSK"/>
          <w:sz w:val="30"/>
          <w:szCs w:val="30"/>
          <w:cs/>
        </w:rPr>
        <w:br/>
      </w:r>
      <w:r w:rsidRPr="00D26714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</w:r>
      <w:r w:rsidR="007743D3">
        <w:rPr>
          <w:rFonts w:ascii="TH SarabunPSK" w:hAnsi="TH SarabunPSK" w:cs="TH SarabunPSK" w:hint="cs"/>
          <w:b/>
          <w:bCs/>
          <w:sz w:val="30"/>
          <w:szCs w:val="30"/>
          <w:cs/>
        </w:rPr>
        <w:t>เรื่อง............................................................................................................</w:t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:rsidR="00D13030" w:rsidRPr="00D2671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D26714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D26714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D2671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D2671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D26714" w:rsidRDefault="00D65F55" w:rsidP="00D26714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D26714" w:rsidRDefault="00D65F55" w:rsidP="00D65F55">
            <w:pPr>
              <w:pStyle w:val="ListParagraph"/>
              <w:numPr>
                <w:ilvl w:val="0"/>
                <w:numId w:val="8"/>
              </w:numPr>
              <w:ind w:left="30" w:firstLine="3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มีมุมความรู้เพื่อให้บุคลากรได้ศึกษา แลกเปลี่ยนเรียนรู้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714" w:rsidRPr="002A4D71" w:rsidRDefault="00E93108" w:rsidP="00D26714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สำนัก/หน่วยงานจัดทำแผนการจัดการความรู้ข</w:t>
            </w:r>
            <w:r w:rsidR="00D26714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องสำนัก/หน่วยงานประจำปีงบประมาณ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</w:t>
            </w:r>
            <w:r w:rsidR="009003B7"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และให้มีรายละเอียดกระบวนการจัดการความรู้ และมีกระบวนการบริหารการเปลี่ยนแปลง</w:t>
            </w:r>
            <w:r w:rsid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โดยระบุกิจกรรมการจัดการความรู้ ระยะเวลาการดำเนินการ ตัวชี้วัดและเป้าหมาย ผู้รับผิดชอบของ</w:t>
            </w:r>
            <w:r w:rsidR="009003B7"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แต่ละกิจกรรม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:rsidR="00D13030" w:rsidRPr="00D26714" w:rsidRDefault="00E93108" w:rsidP="00D26714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="005D484A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พ.ศ. 2561 และจัดส่งให้กลุ่ม กพ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ร. ภายในวันที่ 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15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Pr="00D26714" w:rsidRDefault="00E93108" w:rsidP="00D26714">
            <w:pPr>
              <w:pStyle w:val="ListParagraph"/>
              <w:numPr>
                <w:ilvl w:val="0"/>
                <w:numId w:val="21"/>
              </w:num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4 ครั้ง </w:t>
            </w:r>
          </w:p>
          <w:p w:rsidR="00D13030" w:rsidRPr="00D26714" w:rsidRDefault="00E93108" w:rsidP="00D26714">
            <w:pPr>
              <w:pStyle w:val="ListParagraph"/>
              <w:numPr>
                <w:ilvl w:val="0"/>
                <w:numId w:val="21"/>
              </w:num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มกิจกรรมแลกเปลี่ยนเรียนรู้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ในวัน </w:t>
            </w:r>
            <w:r w:rsidR="00971090" w:rsidRPr="00D26714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ร่วมกับสำนัก/หน่วยงานของ สกอ. ระหว่างเดือน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ธันวาคม 2560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ถึง กันยายน 2561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ดำเนินงานตามแผนการจัดการความรู้ของสำนัก/หน่วยงาน </w:t>
            </w:r>
          </w:p>
        </w:tc>
      </w:tr>
      <w:tr w:rsidR="00D13030" w:rsidRPr="00D26714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Default="00E93108" w:rsidP="00D26714">
            <w:pPr>
              <w:pStyle w:val="ListParagraph"/>
              <w:numPr>
                <w:ilvl w:val="0"/>
                <w:numId w:val="19"/>
              </w:numPr>
              <w:tabs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พร้อมภาพถ่ายกิจกรรม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61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ให้กลุ่มพัฒนาระบบบริหารทราบ ครั้งที่</w:t>
            </w:r>
            <w:r w:rsidR="00E8322A"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ภายในวันที่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10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กรกฎาคม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  <w:p w:rsidR="00D65F55" w:rsidRPr="00D26714" w:rsidRDefault="00E93108" w:rsidP="00D26714">
            <w:pPr>
              <w:pStyle w:val="ListParagraph"/>
              <w:numPr>
                <w:ilvl w:val="0"/>
                <w:numId w:val="19"/>
              </w:numPr>
              <w:tabs>
                <w:tab w:val="right" w:pos="8306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พร้อมภาพถ่ายกิจกรรม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ประจำปีงบประมาณ พ.ศ. 25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61 ให้กลุ่มพัฒนาระบบบริหาร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ครั้งที่ 2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ภายในวันที่ 19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ตุลาคม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25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61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(จำ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นวนรวมอย่างน้อย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4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เล่ม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) </w:t>
            </w:r>
          </w:p>
        </w:tc>
      </w:tr>
      <w:tr w:rsidR="00E778A6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714" w:rsidRDefault="00E93108" w:rsidP="00D26714">
            <w:pPr>
              <w:pStyle w:val="ListParagraph"/>
              <w:numPr>
                <w:ilvl w:val="0"/>
                <w:numId w:val="22"/>
              </w:num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นำ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เล่มตามข้อ 4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จัดเก็บเป็นระบบ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</w:r>
          </w:p>
          <w:p w:rsidR="006D01A2" w:rsidRPr="00D26714" w:rsidRDefault="00E93108" w:rsidP="00E93108">
            <w:pPr>
              <w:pStyle w:val="ListParagraph"/>
              <w:numPr>
                <w:ilvl w:val="0"/>
                <w:numId w:val="22"/>
              </w:num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62229A" w:rsidRPr="00D26714" w:rsidRDefault="0062229A" w:rsidP="0062229A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D13030" w:rsidRDefault="0062229A" w:rsidP="0062229A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Pr="00D26714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64390" w:rsidRPr="00D26714">
        <w:rPr>
          <w:rFonts w:ascii="TH SarabunPSK" w:hAnsi="TH SarabunPSK" w:cs="TH SarabunPSK"/>
          <w:sz w:val="30"/>
          <w:szCs w:val="30"/>
        </w:rPr>
        <w:t>……………………………</w:t>
      </w:r>
      <w:r w:rsidR="00D16B28" w:rsidRPr="00D26714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</w:t>
      </w:r>
    </w:p>
    <w:p w:rsidR="00D26714" w:rsidRPr="00D26714" w:rsidRDefault="00D26714" w:rsidP="0062229A">
      <w:pPr>
        <w:pStyle w:val="FootnoteText"/>
        <w:spacing w:before="120"/>
        <w:rPr>
          <w:rFonts w:ascii="TH SarabunPSK" w:hAnsi="TH SarabunPSK" w:cs="TH SarabunPSK"/>
          <w:b/>
          <w:bCs/>
          <w:sz w:val="6"/>
          <w:szCs w:val="6"/>
        </w:rPr>
      </w:pPr>
    </w:p>
    <w:p w:rsidR="00D13030" w:rsidRPr="00D2671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26714" w:rsidTr="003C0A40">
        <w:tc>
          <w:tcPr>
            <w:tcW w:w="371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64390" w:rsidRPr="00D26714" w:rsidTr="002A4D71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D26714" w:rsidTr="002A4D71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D26714" w:rsidRDefault="002A4D71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D26714" w:rsidRDefault="002A4D71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D26714" w:rsidRDefault="002A4D71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</w:tr>
    </w:tbl>
    <w:p w:rsidR="00547BEF" w:rsidRPr="00D2671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D26714" w:rsidTr="0079238E">
        <w:trPr>
          <w:jc w:val="center"/>
        </w:trPr>
        <w:tc>
          <w:tcPr>
            <w:tcW w:w="405" w:type="dxa"/>
          </w:tcPr>
          <w:p w:rsidR="0079238E" w:rsidRPr="00D2671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26714" w:rsidRDefault="00E7094D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</w:t>
            </w:r>
          </w:p>
        </w:tc>
      </w:tr>
      <w:tr w:rsidR="0079238E" w:rsidRPr="00D26714" w:rsidTr="0079238E">
        <w:trPr>
          <w:jc w:val="center"/>
        </w:trPr>
        <w:tc>
          <w:tcPr>
            <w:tcW w:w="405" w:type="dxa"/>
          </w:tcPr>
          <w:p w:rsidR="0079238E" w:rsidRPr="00D2671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D26714" w:rsidRDefault="00E7094D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</w:t>
            </w:r>
            <w:bookmarkStart w:id="0" w:name="_GoBack"/>
            <w:bookmarkEnd w:id="0"/>
          </w:p>
        </w:tc>
      </w:tr>
    </w:tbl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D2671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D26714">
        <w:rPr>
          <w:rFonts w:ascii="TH SarabunPSK" w:hAnsi="TH SarabunPSK" w:cs="TH SarabunPSK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D2671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D2671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2671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F3D" w:rsidRDefault="00256F3D">
      <w:r>
        <w:separator/>
      </w:r>
    </w:p>
  </w:endnote>
  <w:endnote w:type="continuationSeparator" w:id="0">
    <w:p w:rsidR="00256F3D" w:rsidRDefault="00256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F3D" w:rsidRDefault="00256F3D">
      <w:r>
        <w:separator/>
      </w:r>
    </w:p>
  </w:footnote>
  <w:footnote w:type="continuationSeparator" w:id="0">
    <w:p w:rsidR="00256F3D" w:rsidRDefault="00256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91F6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0407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91F6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0407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91E6BC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0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382D5053"/>
    <w:multiLevelType w:val="hybridMultilevel"/>
    <w:tmpl w:val="01509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3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B1A82"/>
    <w:multiLevelType w:val="hybridMultilevel"/>
    <w:tmpl w:val="3716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9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0" w15:restartNumberingAfterBreak="0">
    <w:nsid w:val="7DA02AE0"/>
    <w:multiLevelType w:val="hybridMultilevel"/>
    <w:tmpl w:val="0E6CB062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7"/>
  </w:num>
  <w:num w:numId="5">
    <w:abstractNumId w:val="13"/>
  </w:num>
  <w:num w:numId="6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9"/>
  </w:num>
  <w:num w:numId="11">
    <w:abstractNumId w:val="12"/>
  </w:num>
  <w:num w:numId="12">
    <w:abstractNumId w:val="17"/>
  </w:num>
  <w:num w:numId="13">
    <w:abstractNumId w:val="8"/>
  </w:num>
  <w:num w:numId="14">
    <w:abstractNumId w:val="9"/>
  </w:num>
  <w:num w:numId="15">
    <w:abstractNumId w:val="10"/>
  </w:num>
  <w:num w:numId="16">
    <w:abstractNumId w:val="5"/>
  </w:num>
  <w:num w:numId="17">
    <w:abstractNumId w:val="18"/>
  </w:num>
  <w:num w:numId="18">
    <w:abstractNumId w:val="4"/>
  </w:num>
  <w:num w:numId="19">
    <w:abstractNumId w:val="16"/>
  </w:num>
  <w:num w:numId="20">
    <w:abstractNumId w:val="20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33A56"/>
    <w:rsid w:val="000510DF"/>
    <w:rsid w:val="00055E60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327A4"/>
    <w:rsid w:val="00241184"/>
    <w:rsid w:val="002532E8"/>
    <w:rsid w:val="00256F3D"/>
    <w:rsid w:val="0026702E"/>
    <w:rsid w:val="002741F9"/>
    <w:rsid w:val="0027645C"/>
    <w:rsid w:val="00291F6C"/>
    <w:rsid w:val="00297958"/>
    <w:rsid w:val="002A4D71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27AF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DCD"/>
    <w:rsid w:val="00574F1D"/>
    <w:rsid w:val="00587B5A"/>
    <w:rsid w:val="005A10BB"/>
    <w:rsid w:val="005A7EF0"/>
    <w:rsid w:val="005B7E48"/>
    <w:rsid w:val="005D003E"/>
    <w:rsid w:val="005D484A"/>
    <w:rsid w:val="005F65F5"/>
    <w:rsid w:val="00600032"/>
    <w:rsid w:val="0062229A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700C8C"/>
    <w:rsid w:val="00705118"/>
    <w:rsid w:val="007110F7"/>
    <w:rsid w:val="00717B0A"/>
    <w:rsid w:val="0072754E"/>
    <w:rsid w:val="00752232"/>
    <w:rsid w:val="00773739"/>
    <w:rsid w:val="007743D3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03B7"/>
    <w:rsid w:val="00902976"/>
    <w:rsid w:val="00910BA3"/>
    <w:rsid w:val="00911880"/>
    <w:rsid w:val="0092154B"/>
    <w:rsid w:val="00934994"/>
    <w:rsid w:val="00936CD7"/>
    <w:rsid w:val="00953BAC"/>
    <w:rsid w:val="00971090"/>
    <w:rsid w:val="00977DAC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A5A68"/>
    <w:rsid w:val="00AB62D0"/>
    <w:rsid w:val="00AB70C6"/>
    <w:rsid w:val="00AC30AE"/>
    <w:rsid w:val="00AC54C1"/>
    <w:rsid w:val="00AD7EF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2E4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B28"/>
    <w:rsid w:val="00D16FCD"/>
    <w:rsid w:val="00D1783A"/>
    <w:rsid w:val="00D26714"/>
    <w:rsid w:val="00D370F2"/>
    <w:rsid w:val="00D52CF5"/>
    <w:rsid w:val="00D54036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094D"/>
    <w:rsid w:val="00E74B6F"/>
    <w:rsid w:val="00E778A6"/>
    <w:rsid w:val="00E831FC"/>
    <w:rsid w:val="00E8322A"/>
    <w:rsid w:val="00E91F6A"/>
    <w:rsid w:val="00E93108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59E17-37EB-4F5E-8494-F102C99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41</TotalTime>
  <Pages>2</Pages>
  <Words>698</Words>
  <Characters>3275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26</cp:revision>
  <cp:lastPrinted>2015-01-19T07:15:00Z</cp:lastPrinted>
  <dcterms:created xsi:type="dcterms:W3CDTF">2017-01-06T02:10:00Z</dcterms:created>
  <dcterms:modified xsi:type="dcterms:W3CDTF">2018-02-01T09:34:00Z</dcterms:modified>
</cp:coreProperties>
</file>